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FE62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COUPLAND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05E9C9D3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Grantham or York. Brewer.</w:t>
      </w:r>
    </w:p>
    <w:p w14:paraId="74F05D6B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3CD3CC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9611BF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Bradley(q.v.) and William Porter of York, cutler(q.v.), </w:t>
      </w:r>
    </w:p>
    <w:p w14:paraId="5433C804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the executors of Patrick Bradley of York, butcher(q.v.), brought a plaint</w:t>
      </w:r>
    </w:p>
    <w:p w14:paraId="618D3690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debt against him.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1732ED9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AD8E9F6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9465E0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1509B6" w14:textId="77777777" w:rsidR="007538E9" w:rsidRDefault="007538E9" w:rsidP="007538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August 2022</w:t>
      </w:r>
    </w:p>
    <w:p w14:paraId="35242D1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D2BE1" w14:textId="77777777" w:rsidR="007538E9" w:rsidRDefault="007538E9" w:rsidP="009139A6">
      <w:r>
        <w:separator/>
      </w:r>
    </w:p>
  </w:endnote>
  <w:endnote w:type="continuationSeparator" w:id="0">
    <w:p w14:paraId="44C373C8" w14:textId="77777777" w:rsidR="007538E9" w:rsidRDefault="007538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1C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47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800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7B3C" w14:textId="77777777" w:rsidR="007538E9" w:rsidRDefault="007538E9" w:rsidP="009139A6">
      <w:r>
        <w:separator/>
      </w:r>
    </w:p>
  </w:footnote>
  <w:footnote w:type="continuationSeparator" w:id="0">
    <w:p w14:paraId="1B04885D" w14:textId="77777777" w:rsidR="007538E9" w:rsidRDefault="007538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1DD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CD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21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8E9"/>
    <w:rsid w:val="000666E0"/>
    <w:rsid w:val="002510B7"/>
    <w:rsid w:val="005C130B"/>
    <w:rsid w:val="007538E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310A1"/>
  <w15:chartTrackingRefBased/>
  <w15:docId w15:val="{E66581C7-6694-45E8-81BA-6127DC88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538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2022-08-29T15:47:00Z</dcterms:created>
  <dcterms:modified xsi:type="dcterms:W3CDTF">2022-08-29T15:48:00Z</dcterms:modified>
</cp:coreProperties>
</file>